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D00CD" w14:textId="77777777" w:rsidR="00944C27" w:rsidRDefault="00944C27" w:rsidP="00944C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MASHAM</w:t>
      </w:r>
      <w:r>
        <w:rPr>
          <w:rFonts w:cs="Times New Roman"/>
          <w:szCs w:val="24"/>
        </w:rPr>
        <w:t xml:space="preserve">       (fl.1462)</w:t>
      </w:r>
    </w:p>
    <w:p w14:paraId="17F4B6E1" w14:textId="77777777" w:rsidR="00944C27" w:rsidRDefault="00944C27" w:rsidP="00944C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York. </w:t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>.</w:t>
      </w:r>
    </w:p>
    <w:p w14:paraId="221899B3" w14:textId="77777777" w:rsidR="00944C27" w:rsidRDefault="00944C27" w:rsidP="00944C27">
      <w:pPr>
        <w:pStyle w:val="NoSpacing"/>
        <w:rPr>
          <w:rFonts w:cs="Times New Roman"/>
          <w:szCs w:val="24"/>
        </w:rPr>
      </w:pPr>
    </w:p>
    <w:p w14:paraId="24CD3834" w14:textId="77777777" w:rsidR="00944C27" w:rsidRDefault="00944C27" w:rsidP="00944C27">
      <w:pPr>
        <w:pStyle w:val="NoSpacing"/>
        <w:rPr>
          <w:rFonts w:cs="Times New Roman"/>
          <w:szCs w:val="24"/>
        </w:rPr>
      </w:pPr>
    </w:p>
    <w:p w14:paraId="6FF1E400" w14:textId="77777777" w:rsidR="00944C27" w:rsidRDefault="00944C27" w:rsidP="00944C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1462</w:t>
      </w:r>
      <w:r>
        <w:rPr>
          <w:rFonts w:cs="Times New Roman"/>
          <w:szCs w:val="24"/>
        </w:rPr>
        <w:tab/>
        <w:t>The King indicted him and 14 others for felony and trespass.</w:t>
      </w:r>
    </w:p>
    <w:p w14:paraId="2DC4CE49" w14:textId="77777777" w:rsidR="00944C27" w:rsidRDefault="00944C27" w:rsidP="00944C27">
      <w:pPr>
        <w:pStyle w:val="NoSpacing"/>
        <w:rPr>
          <w:rFonts w:cs="Times New Roman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</w:rPr>
        <w:t xml:space="preserve">( </w:t>
      </w:r>
      <w:hyperlink r:id="rId6" w:history="1">
        <w:r w:rsidRPr="000314B6">
          <w:rPr>
            <w:rStyle w:val="Hyperlink"/>
            <w:rFonts w:cs="Times New Roman"/>
          </w:rPr>
          <w:t>https://waalt.uh.edu/index.php/KB27/803</w:t>
        </w:r>
      </w:hyperlink>
      <w:r>
        <w:rPr>
          <w:rFonts w:cs="Times New Roman"/>
        </w:rPr>
        <w:t xml:space="preserve"> )</w:t>
      </w:r>
    </w:p>
    <w:p w14:paraId="722A8AC7" w14:textId="77777777" w:rsidR="00944C27" w:rsidRDefault="00944C27" w:rsidP="00944C27">
      <w:pPr>
        <w:pStyle w:val="NoSpacing"/>
        <w:rPr>
          <w:rFonts w:cs="Times New Roman"/>
        </w:rPr>
      </w:pPr>
    </w:p>
    <w:p w14:paraId="651AE056" w14:textId="77777777" w:rsidR="00944C27" w:rsidRDefault="00944C27" w:rsidP="00944C27">
      <w:pPr>
        <w:pStyle w:val="NoSpacing"/>
        <w:rPr>
          <w:rFonts w:cs="Times New Roman"/>
        </w:rPr>
      </w:pPr>
    </w:p>
    <w:p w14:paraId="531D40BF" w14:textId="77777777" w:rsidR="00944C27" w:rsidRDefault="00944C27" w:rsidP="00944C27">
      <w:pPr>
        <w:pStyle w:val="NoSpacing"/>
        <w:rPr>
          <w:rFonts w:cs="Times New Roman"/>
        </w:rPr>
      </w:pPr>
    </w:p>
    <w:p w14:paraId="536B9C1C" w14:textId="1C9B797C" w:rsidR="00BA00AB" w:rsidRPr="00EB3209" w:rsidRDefault="00944C2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September 2025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5FDF7" w14:textId="77777777" w:rsidR="00944C27" w:rsidRDefault="00944C27" w:rsidP="009139A6">
      <w:r>
        <w:separator/>
      </w:r>
    </w:p>
  </w:endnote>
  <w:endnote w:type="continuationSeparator" w:id="0">
    <w:p w14:paraId="39B8D8E2" w14:textId="77777777" w:rsidR="00944C27" w:rsidRDefault="00944C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3D6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4F81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CC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A5D05" w14:textId="77777777" w:rsidR="00944C27" w:rsidRDefault="00944C27" w:rsidP="009139A6">
      <w:r>
        <w:separator/>
      </w:r>
    </w:p>
  </w:footnote>
  <w:footnote w:type="continuationSeparator" w:id="0">
    <w:p w14:paraId="19638B42" w14:textId="77777777" w:rsidR="00944C27" w:rsidRDefault="00944C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9C7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929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631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C27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60323C"/>
    <w:rsid w:val="00826F5C"/>
    <w:rsid w:val="009139A6"/>
    <w:rsid w:val="009345A1"/>
    <w:rsid w:val="009411C2"/>
    <w:rsid w:val="009448BB"/>
    <w:rsid w:val="00944C27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CB7D2"/>
  <w15:chartTrackingRefBased/>
  <w15:docId w15:val="{828C5A75-EEBE-4391-A711-4299862D0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44C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KB27/80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2025-09-30T20:05:00Z</dcterms:created>
  <dcterms:modified xsi:type="dcterms:W3CDTF">2025-09-30T20:06:00Z</dcterms:modified>
</cp:coreProperties>
</file>